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15F" w:rsidRDefault="0004515F" w:rsidP="0004515F">
      <w:pPr>
        <w:spacing w:line="240" w:lineRule="exact"/>
        <w:ind w:firstLineChars="3100" w:firstLine="31680"/>
        <w:jc w:val="right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/>
          <w:sz w:val="24"/>
        </w:rPr>
        <w:t xml:space="preserve"> </w:t>
      </w:r>
    </w:p>
    <w:p w:rsidR="0004515F" w:rsidRPr="0052587F" w:rsidRDefault="0004515F" w:rsidP="0052587F">
      <w:pPr>
        <w:spacing w:line="360" w:lineRule="auto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/>
          <w:b/>
          <w:sz w:val="32"/>
          <w:szCs w:val="32"/>
        </w:rPr>
        <w:t xml:space="preserve">Part I. </w:t>
      </w:r>
      <w:r>
        <w:rPr>
          <w:rFonts w:ascii="华文中宋" w:eastAsia="华文中宋" w:hAnsi="华文中宋" w:hint="eastAsia"/>
          <w:b/>
          <w:sz w:val="32"/>
          <w:szCs w:val="32"/>
        </w:rPr>
        <w:t>辅导员工作主要节点</w:t>
      </w:r>
    </w:p>
    <w:p w:rsidR="0004515F" w:rsidRDefault="0004515F">
      <w:pPr>
        <w:spacing w:before="240" w:after="240"/>
        <w:jc w:val="center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t>硕士一年级辅导员工作主要节点</w:t>
      </w:r>
    </w:p>
    <w:tbl>
      <w:tblPr>
        <w:tblW w:w="0" w:type="auto"/>
        <w:tblInd w:w="93" w:type="dxa"/>
        <w:tblLayout w:type="fixed"/>
        <w:tblLook w:val="0000"/>
      </w:tblPr>
      <w:tblGrid>
        <w:gridCol w:w="726"/>
        <w:gridCol w:w="527"/>
        <w:gridCol w:w="4535"/>
        <w:gridCol w:w="3969"/>
        <w:gridCol w:w="1134"/>
      </w:tblGrid>
      <w:tr w:rsidR="0004515F">
        <w:trPr>
          <w:trHeight w:val="56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月份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序号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时点和节点内容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8"/>
              </w:rPr>
              <w:t>前期准备工作和注意事项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技能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8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根据新生花名册分班、分宿舍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迎新现场安排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迎新材料准备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 w:rsidP="00A54962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迎新指南、</w:t>
            </w:r>
            <w:r w:rsidRPr="003B2DA8"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  <w:t>DV</w:t>
            </w:r>
            <w:r w:rsidRPr="003B2DA8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、展板、研会介绍材料及“给家长的一封信”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9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迎新现场组织及协调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新生注册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学院接收档案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开学典礼暨迎新晚会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新生入学教育系列活动启动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 w:rsidP="00CD3E71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安全教育、行为规范教育、学业生涯规划等，持续至十月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小长假安全教育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国庆长假安全教育工作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收集整理学生档案、了解学生基本情况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6701C7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党员材料登记汇总工作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6701C7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各类新生档案材料填写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6701C7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8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国家助学金发放资格审查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A54962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网络联络：</w:t>
            </w:r>
            <w:r w:rsidRPr="003B2DA8">
              <w:rPr>
                <w:rFonts w:ascii="宋体" w:hAnsi="宋体" w:cs="宋体"/>
                <w:bCs/>
                <w:kern w:val="0"/>
                <w:sz w:val="24"/>
                <w:szCs w:val="28"/>
              </w:rPr>
              <w:t xml:space="preserve"> QQ</w:t>
            </w: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、邮箱等联系方式；</w:t>
            </w:r>
          </w:p>
          <w:p w:rsidR="0004515F" w:rsidRPr="003B2DA8" w:rsidRDefault="0004515F" w:rsidP="00A54962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统计收集工资关系证明、档案托管证明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9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绿色通道申请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6701C7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学校信息化门户网站提交信息；收交回执单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10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学生干部选拔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组建党支部、团支部，选拔班委，完善研会组织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学生干部培训工作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了解新生思想动态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走访宿舍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宿舍关系、家庭状况等等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家庭经济困难学生工作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了解学生家庭状况并给予相应关注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新生心理普查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协助心理指导中心开展心理普查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新生学业奖学金评审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11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根据心理普查结果，重点关注相关学生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与相关学生谈话并分类指导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与特殊学生的家长建立良性互动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考试诚信教育</w:t>
            </w:r>
            <w:r w:rsidRPr="003B2DA8">
              <w:rPr>
                <w:rFonts w:ascii="宋体" w:hAnsi="宋体" w:cs="宋体"/>
                <w:kern w:val="0"/>
                <w:sz w:val="24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考前心理疏导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寒假社会实践、志愿服务动员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确定入党积极分子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研究生证注册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年终工作总结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考风考纪督导工作；考试违纪学生疏导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提醒学生要诚信考试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寒假前安全教育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人身安全、乘车安全等相关事宜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统计离校留校情况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关注寒假留校学生，关注学生假期安全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筹划新学期工作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学生返校及注册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了解未及时返校学生情况并与家长联系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思想动态调研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了解学生假期期间家庭状况和思想动态，问卷调查与交流询问相结合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确定积极分子及积极分子培养考察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积极分子培养考察的常规工作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E20148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科研活动动员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 w:rsidP="00EF2C4E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383A56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383A56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组织生活会和民主评议党员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小长假安全教育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清明及“五一”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383A56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383A56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心理健康教育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383A56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特殊学生的谈话工作，至五月底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</w:p>
        </w:tc>
      </w:tr>
      <w:tr w:rsidR="0004515F">
        <w:trPr>
          <w:trHeight w:val="56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5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E20148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运动会期间安全教育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6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考试诚信教育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利用主题班会和主题展板形式进行宣传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暑期社会实践、志愿服务动员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入党积极分子考察、培养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7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考试诚信教育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关注考试焦虑学生、做好考试违纪学生的相关处理工作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暑期安全教育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学期工作总结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制定新学年工作计划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未来一学年的主要工作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统计离校留校情况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关注暑假留校学生，关注学生假期安全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</w:tbl>
    <w:p w:rsidR="0004515F" w:rsidRDefault="0004515F"/>
    <w:p w:rsidR="0004515F" w:rsidRDefault="0004515F"/>
    <w:p w:rsidR="0004515F" w:rsidRDefault="0004515F">
      <w:pPr>
        <w:spacing w:before="240" w:after="240"/>
        <w:jc w:val="center"/>
        <w:rPr>
          <w:rFonts w:ascii="黑体" w:eastAsia="黑体" w:hAnsi="黑体"/>
          <w:b/>
          <w:sz w:val="28"/>
        </w:rPr>
      </w:pPr>
    </w:p>
    <w:p w:rsidR="0004515F" w:rsidRDefault="0004515F">
      <w:pPr>
        <w:spacing w:before="240" w:after="240"/>
        <w:jc w:val="center"/>
        <w:rPr>
          <w:rFonts w:ascii="黑体" w:eastAsia="黑体" w:hAnsi="黑体"/>
          <w:b/>
          <w:sz w:val="28"/>
        </w:rPr>
      </w:pPr>
    </w:p>
    <w:p w:rsidR="0004515F" w:rsidRDefault="0004515F">
      <w:pPr>
        <w:spacing w:before="240" w:after="240"/>
        <w:jc w:val="center"/>
        <w:rPr>
          <w:rFonts w:ascii="黑体" w:eastAsia="黑体" w:hAnsi="黑体"/>
          <w:b/>
          <w:sz w:val="28"/>
        </w:rPr>
      </w:pPr>
    </w:p>
    <w:p w:rsidR="0004515F" w:rsidRDefault="0004515F">
      <w:pPr>
        <w:spacing w:before="240" w:after="240"/>
        <w:jc w:val="center"/>
        <w:rPr>
          <w:rFonts w:ascii="黑体" w:eastAsia="黑体" w:hAnsi="黑体"/>
          <w:b/>
          <w:sz w:val="28"/>
        </w:rPr>
      </w:pPr>
    </w:p>
    <w:p w:rsidR="0004515F" w:rsidRDefault="0004515F">
      <w:pPr>
        <w:spacing w:before="240" w:after="240"/>
        <w:jc w:val="center"/>
        <w:rPr>
          <w:rFonts w:ascii="黑体" w:eastAsia="黑体" w:hAnsi="黑体"/>
          <w:b/>
          <w:sz w:val="28"/>
        </w:rPr>
      </w:pPr>
    </w:p>
    <w:p w:rsidR="0004515F" w:rsidRDefault="0004515F">
      <w:pPr>
        <w:spacing w:before="240" w:after="240"/>
        <w:jc w:val="center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t>硕士二年级辅导员工作主要节点</w:t>
      </w:r>
    </w:p>
    <w:tbl>
      <w:tblPr>
        <w:tblW w:w="10996" w:type="dxa"/>
        <w:tblInd w:w="93" w:type="dxa"/>
        <w:tblLayout w:type="fixed"/>
        <w:tblLook w:val="0000"/>
      </w:tblPr>
      <w:tblGrid>
        <w:gridCol w:w="659"/>
        <w:gridCol w:w="67"/>
        <w:gridCol w:w="527"/>
        <w:gridCol w:w="4574"/>
        <w:gridCol w:w="3907"/>
        <w:gridCol w:w="23"/>
        <w:gridCol w:w="1134"/>
        <w:gridCol w:w="105"/>
      </w:tblGrid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月份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序号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时点和节点内容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8"/>
              </w:rPr>
              <w:t>前期准备工作和注意事项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技能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8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关注暑期留校学生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筹划新学期工作计划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9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学生返校注册及思想动态调研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学生干部调整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综合素质测评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确定入党积极分子、入党积极分子季度培养考察和积极分子党课报名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积极分子推荐确定工作相关文件，递交入党申请书学生入校以来各方面表现情况；积极分子、预备党员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8"/>
              </w:rPr>
              <w:t>7-9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月表现情况、培养考察人培养情况；积极分子确定时间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制定党员发展计划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学校党员发展工作相关文件，符合条件积极分子表现情况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6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国庆长假前安全教育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国庆长假学生返校情况统计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评奖评优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奖学金评定文件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国家助学贷款办理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党员发展材料整理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学校和学院党员发展工作相关文件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入党积极分子、预备党员季度培养考察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积极分子、预备党员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8"/>
              </w:rPr>
              <w:t>10-12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月表现情况、培养考察人培养情况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年终工作总结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3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动员寒假社会实践、志愿服务工作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4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CD3E71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考试诚信教育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学校关于学生考试违纪处分的规定和以往受处分学生的案例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5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考试巡考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关注学生考试期间身心健康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寒假安全教育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统计学生寒假留校离校情况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关注寒假留校学生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筹划新学期工作计划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学生返校注册及思想动态调研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确定入党积极分子、入党积极分子季度培养考察、积极分子党课报名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积极分子推荐确定工作相关文件，递交入党申请书学生入校以来各方面表现情况；积极分子、预备党员</w:t>
            </w:r>
            <w:r>
              <w:rPr>
                <w:rFonts w:ascii="宋体" w:hAnsi="宋体" w:cs="宋体"/>
                <w:bCs/>
                <w:kern w:val="0"/>
                <w:sz w:val="24"/>
                <w:szCs w:val="28"/>
              </w:rPr>
              <w:t>1-3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月表现情况、培养考察人培养情况；积极分子确定时间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制定党员发展计划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学校党员发展工作相关文件，符合条件积极分子表现情况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 w:rsidP="00383A5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 w:rsidP="00383A5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毕业生信息采集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383A56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4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383A56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组织生活会和民主评议党员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关注学业困难学生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五一放假前安全教育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5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“五一”假期学生返校情况统计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中期筛选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考</w:t>
            </w: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试诚信教育；开题报告与中期筛选表格材料提交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举办简历制作、就业面试等相关专题讲座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学生党员发展材料整理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学校和学院党员发展工作相关文件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 w:rsidP="00383A5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 w:rsidP="00383A5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上报毕业生生源信息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/>
                <w:b/>
                <w:kern w:val="0"/>
                <w:sz w:val="24"/>
                <w:szCs w:val="28"/>
              </w:rPr>
              <w:t>6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673D92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优秀党支部申请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6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入党积极分子、预备党员季度培养考察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积极分子、预备党员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8"/>
              </w:rPr>
              <w:t>4-6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月表现情况、培养考察人培养情况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预备党员转正工作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去年党员发展情况和预备党员一年来的表现情况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接收上一级延期毕业学生，整理档案材料，保存好学生和家长联系方式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做好资料转接和沟通工作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7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暑假前学生安全教育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gridAfter w:val="1"/>
          <w:wAfter w:w="105" w:type="dxa"/>
          <w:trHeight w:val="567"/>
        </w:trPr>
        <w:tc>
          <w:tcPr>
            <w:tcW w:w="7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暑假留校离校学生统计</w:t>
            </w: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 w:rsidTr="00CD3E71">
        <w:trPr>
          <w:trHeight w:val="375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</w:p>
        </w:tc>
        <w:tc>
          <w:tcPr>
            <w:tcW w:w="8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</w:p>
        </w:tc>
      </w:tr>
    </w:tbl>
    <w:p w:rsidR="0004515F" w:rsidRDefault="0004515F" w:rsidP="003B2DA8">
      <w:pPr>
        <w:spacing w:before="240" w:after="240"/>
        <w:rPr>
          <w:rFonts w:ascii="黑体" w:eastAsia="黑体" w:hAnsi="黑体"/>
          <w:b/>
          <w:sz w:val="28"/>
        </w:rPr>
      </w:pPr>
    </w:p>
    <w:p w:rsidR="0004515F" w:rsidRDefault="0004515F" w:rsidP="003B2DA8">
      <w:pPr>
        <w:spacing w:before="240" w:after="240"/>
        <w:ind w:firstLineChars="1400" w:firstLine="31680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t>硕士三年级辅导员工作主要节点</w:t>
      </w:r>
    </w:p>
    <w:tbl>
      <w:tblPr>
        <w:tblW w:w="0" w:type="auto"/>
        <w:tblInd w:w="93" w:type="dxa"/>
        <w:tblLayout w:type="fixed"/>
        <w:tblLook w:val="0000"/>
      </w:tblPr>
      <w:tblGrid>
        <w:gridCol w:w="726"/>
        <w:gridCol w:w="527"/>
        <w:gridCol w:w="4535"/>
        <w:gridCol w:w="3969"/>
        <w:gridCol w:w="1134"/>
      </w:tblGrid>
      <w:tr w:rsidR="0004515F">
        <w:trPr>
          <w:trHeight w:val="56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月份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序号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时点和节点内容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8"/>
              </w:rPr>
              <w:t>前期准备工作和注意事项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技能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8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关注学生毕业实习期间思想动态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毕业实习的形式、实习地点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筹划新学期工作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9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进行学生返校情况统计及思想动态调研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综合素质测评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 w:rsidP="00E20148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学校综合测评政策、基础性素质测评成绩、发展性素质测评成绩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毕业、就业相关政策的宣讲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升学、就业、出国留学等相关政策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指导学生完善求职简历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指导学生参加校园专场招聘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推荐入党积极分子；入党积极分子、预备党员季度培养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学生递交入党申请书情况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上报党员发展计划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8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组织填写并审核毕</w:t>
            </w: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业生就业推荐表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9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“十一”、“中秋”小长假安全工作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掌握学生小长假去向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国庆长假返校情况统计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评奖评优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学校及学院有关各类奖项评定政策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党员发展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学校及学院学生党员发展的工作制度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指导学生参加公务员、选调生等考试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公务员考试流程、国家及各省公务员考试时间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11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指导学生进行网上注册，指导学生使用毕业生就业信息网，明确就业流程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本省毕业生就业信息网的内容和功能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报送审核毕业生生源信息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报送高校特困家庭毕业生信息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预备党员转正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去年同期党员发展情况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组织学生参加校园大型双选会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各大校园招聘会信息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入党积极分子、预备党员季度培养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开展假期安全教育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办理公务员、选调生、村官等考试的推荐和政审手续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各类考试的报考条件和工作步骤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关注学生假期思想动态及安全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关注寒假留校学生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提前拟定走访计划，并全面了解学生在校情况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组织学生参加假期期间招聘会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掌握春节后各地招聘会信息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筹划新学期工作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进行学生返校情况统计及思想动态调研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进</w:t>
            </w: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行就业、升学、出国情况动态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统计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组织学生参加春季招聘会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掌握春季招聘会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8"/>
              </w:rPr>
              <w:t>信息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考博情况统计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 w:rsidP="00383A5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383A56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入党积极分子、预备党员培养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组织生活会和民主评议党员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优秀毕业生评选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优秀毕业生评选的条件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持续关注并动态统计学生就业情况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持续到年底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就业困难群体的帮扶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开展毕业生系列主题教育活动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5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进行“毕业生到农村（社区）任职”、“三支一扶”、“志愿服务西部”等的政策宣讲和报名组织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掌握相关政策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配合做好毕业生应征入伍相关工作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掌握相关政策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6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审核毕业生协议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校对就业计划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Pr="003B2DA8" w:rsidRDefault="0004515F" w:rsidP="00CD3E71">
            <w:pPr>
              <w:widowControl/>
              <w:jc w:val="left"/>
              <w:rPr>
                <w:rFonts w:ascii="宋体" w:cs="宋体"/>
                <w:kern w:val="0"/>
                <w:sz w:val="24"/>
                <w:szCs w:val="28"/>
              </w:rPr>
            </w:pPr>
            <w:r w:rsidRPr="003B2DA8">
              <w:rPr>
                <w:rFonts w:ascii="宋体" w:hAnsi="宋体" w:cs="宋体" w:hint="eastAsia"/>
                <w:kern w:val="0"/>
                <w:sz w:val="24"/>
                <w:szCs w:val="28"/>
              </w:rPr>
              <w:t>及时通知毕业生将省外就业协议书并上交就业中心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配合做好毕业生资格及学位资格审查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办理毕业生党员组织关系转移手续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清查整理毕业生档案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>毕业生党员组织关系转移相关规定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组织学生毕业体检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8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筹备并组织参加毕业典礼和毕业晚会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9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办理毕业生缓派手续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10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开展文明离校教育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办理毕业生离校手续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发放毕业证、学位证、报到证和户口迁移证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欢送毕业生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7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整理发送毕业生档案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8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协助办理部分毕业调整改派和二次派遣手续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学生就业情况跟踪汇总，就业证明资料收集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接收毕业生党员组织关系介绍信回执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04515F">
        <w:trPr>
          <w:trHeight w:val="567"/>
        </w:trPr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8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就业工作总结和三年工作回顾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15F" w:rsidRDefault="000451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</w:tbl>
    <w:p w:rsidR="0004515F" w:rsidRDefault="0004515F"/>
    <w:p w:rsidR="0004515F" w:rsidRDefault="0004515F"/>
    <w:sectPr w:rsidR="0004515F" w:rsidSect="0052587F">
      <w:pgSz w:w="11907" w:h="8392" w:orient="landscape"/>
      <w:pgMar w:top="567" w:right="567" w:bottom="567" w:left="567" w:header="567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15F" w:rsidRDefault="0004515F">
      <w:r>
        <w:separator/>
      </w:r>
    </w:p>
  </w:endnote>
  <w:endnote w:type="continuationSeparator" w:id="0">
    <w:p w:rsidR="0004515F" w:rsidRDefault="00045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altName w:val="微软雅黑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15F" w:rsidRDefault="0004515F">
      <w:r>
        <w:separator/>
      </w:r>
    </w:p>
  </w:footnote>
  <w:footnote w:type="continuationSeparator" w:id="0">
    <w:p w:rsidR="0004515F" w:rsidRDefault="000451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53F19"/>
    <w:multiLevelType w:val="multilevel"/>
    <w:tmpl w:val="09E53F19"/>
    <w:lvl w:ilvl="0">
      <w:start w:val="1"/>
      <w:numFmt w:val="lowerRoman"/>
      <w:lvlText w:val="%1."/>
      <w:lvlJc w:val="righ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08668A8"/>
    <w:multiLevelType w:val="multilevel"/>
    <w:tmpl w:val="208668A8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394100C"/>
    <w:multiLevelType w:val="multilevel"/>
    <w:tmpl w:val="2394100C"/>
    <w:lvl w:ilvl="0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7534AA5"/>
    <w:multiLevelType w:val="multilevel"/>
    <w:tmpl w:val="27534AA5"/>
    <w:lvl w:ilvl="0">
      <w:start w:val="1"/>
      <w:numFmt w:val="decimal"/>
      <w:lvlText w:val="%1、"/>
      <w:lvlJc w:val="left"/>
      <w:pPr>
        <w:ind w:left="375" w:hanging="375"/>
      </w:pPr>
      <w:rPr>
        <w:rFonts w:cs="Times New Roman" w:hint="default"/>
        <w:b/>
      </w:rPr>
    </w:lvl>
    <w:lvl w:ilvl="1">
      <w:start w:val="1"/>
      <w:numFmt w:val="decimal"/>
      <w:lvlText w:val="（%2）"/>
      <w:lvlJc w:val="left"/>
      <w:pPr>
        <w:ind w:left="1140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11A5DC3"/>
    <w:multiLevelType w:val="multilevel"/>
    <w:tmpl w:val="311A5DC3"/>
    <w:lvl w:ilvl="0">
      <w:start w:val="1"/>
      <w:numFmt w:val="bullet"/>
      <w:lvlText w:val=""/>
      <w:lvlJc w:val="left"/>
      <w:pPr>
        <w:ind w:left="113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90" w:hanging="420"/>
      </w:pPr>
      <w:rPr>
        <w:rFonts w:ascii="Wingdings" w:hAnsi="Wingdings" w:hint="default"/>
      </w:rPr>
    </w:lvl>
  </w:abstractNum>
  <w:abstractNum w:abstractNumId="5">
    <w:nsid w:val="32232219"/>
    <w:multiLevelType w:val="multilevel"/>
    <w:tmpl w:val="32232219"/>
    <w:lvl w:ilvl="0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4A764ACB"/>
    <w:multiLevelType w:val="multilevel"/>
    <w:tmpl w:val="4A764AC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75F5EA6"/>
    <w:multiLevelType w:val="singleLevel"/>
    <w:tmpl w:val="575F5EA6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8">
    <w:nsid w:val="625C255E"/>
    <w:multiLevelType w:val="multilevel"/>
    <w:tmpl w:val="625C255E"/>
    <w:lvl w:ilvl="0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62E94F12"/>
    <w:multiLevelType w:val="multilevel"/>
    <w:tmpl w:val="62E94F12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6BAA34E6"/>
    <w:multiLevelType w:val="multilevel"/>
    <w:tmpl w:val="6BAA34E6"/>
    <w:lvl w:ilvl="0">
      <w:start w:val="1"/>
      <w:numFmt w:val="upperLetter"/>
      <w:lvlText w:val="%1、"/>
      <w:lvlJc w:val="left"/>
      <w:pPr>
        <w:ind w:left="3036" w:hanging="720"/>
      </w:pPr>
      <w:rPr>
        <w:rFonts w:cs="Times New Roman" w:hint="default"/>
      </w:rPr>
    </w:lvl>
    <w:lvl w:ilvl="1">
      <w:start w:val="1"/>
      <w:numFmt w:val="decimal"/>
      <w:lvlText w:val="%2、"/>
      <w:lvlJc w:val="left"/>
      <w:pPr>
        <w:ind w:left="3456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576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996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4416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6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56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5676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096" w:hanging="42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10"/>
  </w:num>
  <w:num w:numId="7">
    <w:abstractNumId w:val="6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642"/>
    <w:rsid w:val="00010847"/>
    <w:rsid w:val="000124E4"/>
    <w:rsid w:val="0001469A"/>
    <w:rsid w:val="00015106"/>
    <w:rsid w:val="0001627D"/>
    <w:rsid w:val="00024ED8"/>
    <w:rsid w:val="00026017"/>
    <w:rsid w:val="00032887"/>
    <w:rsid w:val="00036CC6"/>
    <w:rsid w:val="00042C66"/>
    <w:rsid w:val="0004515F"/>
    <w:rsid w:val="00053B9F"/>
    <w:rsid w:val="00060E7F"/>
    <w:rsid w:val="0006385A"/>
    <w:rsid w:val="000662FD"/>
    <w:rsid w:val="000850A8"/>
    <w:rsid w:val="000A7462"/>
    <w:rsid w:val="000D40AD"/>
    <w:rsid w:val="000F40AC"/>
    <w:rsid w:val="00103D3C"/>
    <w:rsid w:val="00132FDB"/>
    <w:rsid w:val="00150A5D"/>
    <w:rsid w:val="00163C44"/>
    <w:rsid w:val="00170A82"/>
    <w:rsid w:val="0019178C"/>
    <w:rsid w:val="001B5D05"/>
    <w:rsid w:val="001C2C51"/>
    <w:rsid w:val="001D7C38"/>
    <w:rsid w:val="002008EB"/>
    <w:rsid w:val="00203410"/>
    <w:rsid w:val="002044D5"/>
    <w:rsid w:val="00206776"/>
    <w:rsid w:val="00263F44"/>
    <w:rsid w:val="00282F65"/>
    <w:rsid w:val="00284F4D"/>
    <w:rsid w:val="00285ACE"/>
    <w:rsid w:val="002874F3"/>
    <w:rsid w:val="00295269"/>
    <w:rsid w:val="002A4526"/>
    <w:rsid w:val="002C67FD"/>
    <w:rsid w:val="002D005E"/>
    <w:rsid w:val="002D552E"/>
    <w:rsid w:val="002E4059"/>
    <w:rsid w:val="002E77BC"/>
    <w:rsid w:val="0031101A"/>
    <w:rsid w:val="003160A4"/>
    <w:rsid w:val="00317767"/>
    <w:rsid w:val="00327D44"/>
    <w:rsid w:val="00383A56"/>
    <w:rsid w:val="003A4091"/>
    <w:rsid w:val="003B2DA8"/>
    <w:rsid w:val="003D1D26"/>
    <w:rsid w:val="003F6E36"/>
    <w:rsid w:val="004007E2"/>
    <w:rsid w:val="004108D5"/>
    <w:rsid w:val="00417616"/>
    <w:rsid w:val="00461FB9"/>
    <w:rsid w:val="0047048F"/>
    <w:rsid w:val="00474470"/>
    <w:rsid w:val="00476642"/>
    <w:rsid w:val="00495520"/>
    <w:rsid w:val="004A5A61"/>
    <w:rsid w:val="004A7355"/>
    <w:rsid w:val="004C0741"/>
    <w:rsid w:val="004D4402"/>
    <w:rsid w:val="004E0B5B"/>
    <w:rsid w:val="005035E0"/>
    <w:rsid w:val="00521591"/>
    <w:rsid w:val="00522198"/>
    <w:rsid w:val="0052587F"/>
    <w:rsid w:val="0056468E"/>
    <w:rsid w:val="0058498D"/>
    <w:rsid w:val="005A28E1"/>
    <w:rsid w:val="005B5E2E"/>
    <w:rsid w:val="005C1485"/>
    <w:rsid w:val="005C3A0B"/>
    <w:rsid w:val="005C57DD"/>
    <w:rsid w:val="005D5111"/>
    <w:rsid w:val="005D74E9"/>
    <w:rsid w:val="00614686"/>
    <w:rsid w:val="00626B37"/>
    <w:rsid w:val="00655937"/>
    <w:rsid w:val="006701C7"/>
    <w:rsid w:val="00673D92"/>
    <w:rsid w:val="006918F6"/>
    <w:rsid w:val="006A01DC"/>
    <w:rsid w:val="006B40ED"/>
    <w:rsid w:val="006C5F88"/>
    <w:rsid w:val="006D3E8C"/>
    <w:rsid w:val="006F7DC3"/>
    <w:rsid w:val="007079D2"/>
    <w:rsid w:val="00720C49"/>
    <w:rsid w:val="00720F05"/>
    <w:rsid w:val="00747E65"/>
    <w:rsid w:val="007618B6"/>
    <w:rsid w:val="00771FB3"/>
    <w:rsid w:val="007A638D"/>
    <w:rsid w:val="007B6C7D"/>
    <w:rsid w:val="007C0DC5"/>
    <w:rsid w:val="007D09BC"/>
    <w:rsid w:val="007F2966"/>
    <w:rsid w:val="007F2C64"/>
    <w:rsid w:val="007F363C"/>
    <w:rsid w:val="008012E6"/>
    <w:rsid w:val="008044A2"/>
    <w:rsid w:val="00812343"/>
    <w:rsid w:val="00824D45"/>
    <w:rsid w:val="008270D6"/>
    <w:rsid w:val="00833154"/>
    <w:rsid w:val="00834402"/>
    <w:rsid w:val="0084127A"/>
    <w:rsid w:val="0086147A"/>
    <w:rsid w:val="008A6280"/>
    <w:rsid w:val="008B3E4E"/>
    <w:rsid w:val="008C0396"/>
    <w:rsid w:val="00907F1F"/>
    <w:rsid w:val="0091003B"/>
    <w:rsid w:val="00935294"/>
    <w:rsid w:val="00952EB6"/>
    <w:rsid w:val="009771E3"/>
    <w:rsid w:val="0098699D"/>
    <w:rsid w:val="00987834"/>
    <w:rsid w:val="009C758E"/>
    <w:rsid w:val="009D31C6"/>
    <w:rsid w:val="009F1804"/>
    <w:rsid w:val="009F2288"/>
    <w:rsid w:val="00A4307D"/>
    <w:rsid w:val="00A43AC3"/>
    <w:rsid w:val="00A54044"/>
    <w:rsid w:val="00A54962"/>
    <w:rsid w:val="00A66AA8"/>
    <w:rsid w:val="00A90113"/>
    <w:rsid w:val="00AA44FD"/>
    <w:rsid w:val="00AB430B"/>
    <w:rsid w:val="00AC0796"/>
    <w:rsid w:val="00AD6B0D"/>
    <w:rsid w:val="00AE0FD5"/>
    <w:rsid w:val="00AF0E35"/>
    <w:rsid w:val="00B10970"/>
    <w:rsid w:val="00B1184B"/>
    <w:rsid w:val="00B25BD1"/>
    <w:rsid w:val="00B41478"/>
    <w:rsid w:val="00B54830"/>
    <w:rsid w:val="00B70C2C"/>
    <w:rsid w:val="00B76AF8"/>
    <w:rsid w:val="00B95BA9"/>
    <w:rsid w:val="00B9791C"/>
    <w:rsid w:val="00BA1D2F"/>
    <w:rsid w:val="00BF7A4A"/>
    <w:rsid w:val="00C151EB"/>
    <w:rsid w:val="00C27C2C"/>
    <w:rsid w:val="00C46F43"/>
    <w:rsid w:val="00C6207B"/>
    <w:rsid w:val="00C71E9F"/>
    <w:rsid w:val="00C93E17"/>
    <w:rsid w:val="00C94CB9"/>
    <w:rsid w:val="00CA00BC"/>
    <w:rsid w:val="00CA5604"/>
    <w:rsid w:val="00CB49ED"/>
    <w:rsid w:val="00CB6E3C"/>
    <w:rsid w:val="00CD3E71"/>
    <w:rsid w:val="00CE5284"/>
    <w:rsid w:val="00CF2CC8"/>
    <w:rsid w:val="00CF65E7"/>
    <w:rsid w:val="00D06FA0"/>
    <w:rsid w:val="00D21694"/>
    <w:rsid w:val="00D52442"/>
    <w:rsid w:val="00D54242"/>
    <w:rsid w:val="00D609B9"/>
    <w:rsid w:val="00D76090"/>
    <w:rsid w:val="00D872AC"/>
    <w:rsid w:val="00DA17ED"/>
    <w:rsid w:val="00DD5E34"/>
    <w:rsid w:val="00DD65B1"/>
    <w:rsid w:val="00DE2D95"/>
    <w:rsid w:val="00DF2563"/>
    <w:rsid w:val="00E01430"/>
    <w:rsid w:val="00E12A91"/>
    <w:rsid w:val="00E20148"/>
    <w:rsid w:val="00E44343"/>
    <w:rsid w:val="00E65AFC"/>
    <w:rsid w:val="00E71B52"/>
    <w:rsid w:val="00E74615"/>
    <w:rsid w:val="00E834CA"/>
    <w:rsid w:val="00E84E82"/>
    <w:rsid w:val="00EA0FD2"/>
    <w:rsid w:val="00EB1914"/>
    <w:rsid w:val="00EB6E5F"/>
    <w:rsid w:val="00EC14A2"/>
    <w:rsid w:val="00EC178B"/>
    <w:rsid w:val="00EC5185"/>
    <w:rsid w:val="00EC6D6C"/>
    <w:rsid w:val="00EF2C4E"/>
    <w:rsid w:val="00F0079D"/>
    <w:rsid w:val="00F20B8C"/>
    <w:rsid w:val="00F3088D"/>
    <w:rsid w:val="00F44769"/>
    <w:rsid w:val="00F50E10"/>
    <w:rsid w:val="00F515A2"/>
    <w:rsid w:val="00FB4CE6"/>
    <w:rsid w:val="00FD7539"/>
    <w:rsid w:val="00FE78B1"/>
    <w:rsid w:val="00FF291E"/>
    <w:rsid w:val="1F10409B"/>
    <w:rsid w:val="432A2926"/>
    <w:rsid w:val="462A18A3"/>
    <w:rsid w:val="4CFB01E1"/>
    <w:rsid w:val="6CDF6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741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C0741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32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C074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24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C0741"/>
    <w:rPr>
      <w:rFonts w:ascii="Calibri" w:hAnsi="Calibri"/>
      <w:b/>
      <w:kern w:val="44"/>
      <w:sz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C0741"/>
    <w:rPr>
      <w:rFonts w:ascii="Cambria" w:hAnsi="Cambria"/>
      <w:b/>
      <w:kern w:val="2"/>
      <w:sz w:val="32"/>
    </w:rPr>
  </w:style>
  <w:style w:type="character" w:styleId="PageNumber">
    <w:name w:val="page number"/>
    <w:basedOn w:val="DefaultParagraphFont"/>
    <w:uiPriority w:val="99"/>
    <w:rsid w:val="004C0741"/>
    <w:rPr>
      <w:rFonts w:cs="Times New Roman"/>
    </w:rPr>
  </w:style>
  <w:style w:type="character" w:styleId="Hyperlink">
    <w:name w:val="Hyperlink"/>
    <w:basedOn w:val="DefaultParagraphFont"/>
    <w:uiPriority w:val="99"/>
    <w:rsid w:val="004C0741"/>
    <w:rPr>
      <w:rFonts w:cs="Times New Roman"/>
      <w:color w:val="0000FF"/>
      <w:u w:val="single"/>
    </w:rPr>
  </w:style>
  <w:style w:type="character" w:styleId="FootnoteReference">
    <w:name w:val="footnote reference"/>
    <w:basedOn w:val="DefaultParagraphFont"/>
    <w:uiPriority w:val="99"/>
    <w:rsid w:val="004C0741"/>
    <w:rPr>
      <w:rFonts w:cs="Times New Roman"/>
      <w:vertAlign w:val="superscript"/>
    </w:rPr>
  </w:style>
  <w:style w:type="character" w:customStyle="1" w:styleId="HeaderChar">
    <w:name w:val="Header Char"/>
    <w:link w:val="Header"/>
    <w:uiPriority w:val="99"/>
    <w:locked/>
    <w:rsid w:val="004C0741"/>
    <w:rPr>
      <w:kern w:val="2"/>
      <w:sz w:val="18"/>
    </w:rPr>
  </w:style>
  <w:style w:type="character" w:customStyle="1" w:styleId="FootnoteTextChar">
    <w:name w:val="Footnote Text Char"/>
    <w:link w:val="FootnoteText"/>
    <w:uiPriority w:val="99"/>
    <w:locked/>
    <w:rsid w:val="004C0741"/>
    <w:rPr>
      <w:kern w:val="2"/>
      <w:sz w:val="18"/>
    </w:rPr>
  </w:style>
  <w:style w:type="paragraph" w:customStyle="1" w:styleId="xl110">
    <w:name w:val="xl110"/>
    <w:basedOn w:val="Normal"/>
    <w:uiPriority w:val="99"/>
    <w:rsid w:val="004C074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36">
    <w:name w:val="xl136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09">
    <w:name w:val="xl109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font9">
    <w:name w:val="font9"/>
    <w:basedOn w:val="Normal"/>
    <w:uiPriority w:val="99"/>
    <w:rsid w:val="004C0741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8"/>
      <w:szCs w:val="28"/>
    </w:rPr>
  </w:style>
  <w:style w:type="paragraph" w:customStyle="1" w:styleId="font10">
    <w:name w:val="font10"/>
    <w:basedOn w:val="Normal"/>
    <w:uiPriority w:val="99"/>
    <w:rsid w:val="004C0741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color w:val="008000"/>
      <w:kern w:val="0"/>
      <w:sz w:val="28"/>
      <w:szCs w:val="28"/>
    </w:rPr>
  </w:style>
  <w:style w:type="paragraph" w:customStyle="1" w:styleId="xl128">
    <w:name w:val="xl128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14">
    <w:name w:val="xl114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77">
    <w:name w:val="xl77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07">
    <w:name w:val="xl107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58">
    <w:name w:val="xl158"/>
    <w:basedOn w:val="Normal"/>
    <w:uiPriority w:val="99"/>
    <w:rsid w:val="004C0741"/>
    <w:pPr>
      <w:widowControl/>
      <w:pBdr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82">
    <w:name w:val="xl182"/>
    <w:basedOn w:val="Normal"/>
    <w:uiPriority w:val="99"/>
    <w:rsid w:val="004C0741"/>
    <w:pPr>
      <w:widowControl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68">
    <w:name w:val="xl68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04">
    <w:name w:val="xl104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font11">
    <w:name w:val="font11"/>
    <w:basedOn w:val="Normal"/>
    <w:uiPriority w:val="99"/>
    <w:rsid w:val="004C0741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8"/>
      <w:szCs w:val="28"/>
    </w:rPr>
  </w:style>
  <w:style w:type="paragraph" w:styleId="Header">
    <w:name w:val="header"/>
    <w:basedOn w:val="Normal"/>
    <w:link w:val="HeaderChar"/>
    <w:uiPriority w:val="99"/>
    <w:rsid w:val="004C0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FD161C"/>
    <w:rPr>
      <w:sz w:val="18"/>
      <w:szCs w:val="18"/>
    </w:rPr>
  </w:style>
  <w:style w:type="paragraph" w:customStyle="1" w:styleId="xl81">
    <w:name w:val="xl81"/>
    <w:basedOn w:val="Normal"/>
    <w:uiPriority w:val="99"/>
    <w:rsid w:val="004C0741"/>
    <w:pPr>
      <w:widowControl/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41">
    <w:name w:val="xl141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auto" w:fill="99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rsid w:val="004C0741"/>
    <w:pPr>
      <w:snapToGrid w:val="0"/>
      <w:jc w:val="left"/>
    </w:pPr>
    <w:rPr>
      <w:sz w:val="18"/>
      <w:szCs w:val="18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FD161C"/>
    <w:rPr>
      <w:sz w:val="18"/>
      <w:szCs w:val="18"/>
    </w:rPr>
  </w:style>
  <w:style w:type="paragraph" w:customStyle="1" w:styleId="xl98">
    <w:name w:val="xl98"/>
    <w:basedOn w:val="Normal"/>
    <w:uiPriority w:val="99"/>
    <w:rsid w:val="004C0741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font8">
    <w:name w:val="font8"/>
    <w:basedOn w:val="Normal"/>
    <w:uiPriority w:val="99"/>
    <w:rsid w:val="004C074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34">
    <w:name w:val="xl134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99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71">
    <w:name w:val="xl71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styleId="Footer">
    <w:name w:val="footer"/>
    <w:basedOn w:val="Normal"/>
    <w:link w:val="FooterChar"/>
    <w:uiPriority w:val="99"/>
    <w:rsid w:val="004C07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D161C"/>
    <w:rPr>
      <w:sz w:val="18"/>
      <w:szCs w:val="18"/>
    </w:rPr>
  </w:style>
  <w:style w:type="paragraph" w:customStyle="1" w:styleId="xl85">
    <w:name w:val="xl85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30">
    <w:name w:val="xl130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49">
    <w:name w:val="xl149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87">
    <w:name w:val="xl87"/>
    <w:basedOn w:val="Normal"/>
    <w:uiPriority w:val="99"/>
    <w:rsid w:val="004C0741"/>
    <w:pPr>
      <w:widowControl/>
      <w:pBdr>
        <w:left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47">
    <w:name w:val="xl147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21">
    <w:name w:val="xl121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18">
    <w:name w:val="xl118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72">
    <w:name w:val="xl72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57">
    <w:name w:val="xl157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8"/>
      <w:szCs w:val="28"/>
    </w:rPr>
  </w:style>
  <w:style w:type="paragraph" w:customStyle="1" w:styleId="xl103">
    <w:name w:val="xl103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4">
    <w:name w:val="xl74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56">
    <w:name w:val="xl156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 w:val="28"/>
      <w:szCs w:val="28"/>
    </w:rPr>
  </w:style>
  <w:style w:type="paragraph" w:customStyle="1" w:styleId="xl90">
    <w:name w:val="xl90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79">
    <w:name w:val="xl79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46">
    <w:name w:val="xl146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33">
    <w:name w:val="xl133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auto" w:fill="FF99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48">
    <w:name w:val="xl148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8"/>
      <w:szCs w:val="28"/>
    </w:rPr>
  </w:style>
  <w:style w:type="paragraph" w:customStyle="1" w:styleId="xl67">
    <w:name w:val="xl67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95">
    <w:name w:val="xl95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12" w:space="0" w:color="auto"/>
      </w:pBdr>
      <w:shd w:val="clear" w:color="auto" w:fill="CCCC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02">
    <w:name w:val="xl102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63">
    <w:name w:val="xl163"/>
    <w:basedOn w:val="Normal"/>
    <w:uiPriority w:val="99"/>
    <w:rsid w:val="004C074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0">
    <w:name w:val="xl70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94">
    <w:name w:val="xl94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99">
    <w:name w:val="xl99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65">
    <w:name w:val="xl165"/>
    <w:basedOn w:val="Normal"/>
    <w:uiPriority w:val="99"/>
    <w:rsid w:val="004C0741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96">
    <w:name w:val="xl96"/>
    <w:basedOn w:val="Normal"/>
    <w:uiPriority w:val="99"/>
    <w:rsid w:val="004C0741"/>
    <w:pPr>
      <w:widowControl/>
      <w:pBdr>
        <w:top w:val="single" w:sz="4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67">
    <w:name w:val="xl167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06">
    <w:name w:val="xl106"/>
    <w:basedOn w:val="Normal"/>
    <w:uiPriority w:val="99"/>
    <w:rsid w:val="004C074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25">
    <w:name w:val="xl125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font5">
    <w:name w:val="font5"/>
    <w:basedOn w:val="Normal"/>
    <w:uiPriority w:val="99"/>
    <w:rsid w:val="004C074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11">
    <w:name w:val="xl111"/>
    <w:basedOn w:val="Normal"/>
    <w:uiPriority w:val="99"/>
    <w:rsid w:val="004C074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88">
    <w:name w:val="xl88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font7">
    <w:name w:val="font7"/>
    <w:basedOn w:val="Normal"/>
    <w:uiPriority w:val="99"/>
    <w:rsid w:val="004C074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40">
    <w:name w:val="xl140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17">
    <w:name w:val="xl117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12">
    <w:name w:val="xl112"/>
    <w:basedOn w:val="Normal"/>
    <w:uiPriority w:val="99"/>
    <w:rsid w:val="004C074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13">
    <w:name w:val="xl113"/>
    <w:basedOn w:val="Normal"/>
    <w:uiPriority w:val="99"/>
    <w:rsid w:val="004C074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61">
    <w:name w:val="xl161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84">
    <w:name w:val="xl84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3">
    <w:name w:val="xl73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91">
    <w:name w:val="xl91"/>
    <w:basedOn w:val="Normal"/>
    <w:uiPriority w:val="99"/>
    <w:rsid w:val="004C0741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75">
    <w:name w:val="xl75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8"/>
      <w:szCs w:val="28"/>
    </w:rPr>
  </w:style>
  <w:style w:type="paragraph" w:customStyle="1" w:styleId="xl66">
    <w:name w:val="xl66"/>
    <w:basedOn w:val="Normal"/>
    <w:uiPriority w:val="99"/>
    <w:rsid w:val="004C074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01">
    <w:name w:val="xl101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89">
    <w:name w:val="xl89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65">
    <w:name w:val="xl65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86">
    <w:name w:val="xl86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CC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201">
    <w:name w:val="xl201"/>
    <w:basedOn w:val="Normal"/>
    <w:uiPriority w:val="99"/>
    <w:rsid w:val="004C0741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97">
    <w:name w:val="xl197"/>
    <w:basedOn w:val="Normal"/>
    <w:uiPriority w:val="99"/>
    <w:rsid w:val="004C074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35">
    <w:name w:val="xl135"/>
    <w:basedOn w:val="Normal"/>
    <w:uiPriority w:val="99"/>
    <w:rsid w:val="004C0741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05">
    <w:name w:val="xl105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99">
    <w:name w:val="xl199"/>
    <w:basedOn w:val="Normal"/>
    <w:uiPriority w:val="99"/>
    <w:rsid w:val="004C0741"/>
    <w:pPr>
      <w:widowControl/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6">
    <w:name w:val="xl76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00">
    <w:name w:val="xl100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69">
    <w:name w:val="xl169"/>
    <w:basedOn w:val="Normal"/>
    <w:uiPriority w:val="99"/>
    <w:rsid w:val="004C074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31">
    <w:name w:val="xl131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92">
    <w:name w:val="xl92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64">
    <w:name w:val="xl164"/>
    <w:basedOn w:val="Normal"/>
    <w:uiPriority w:val="99"/>
    <w:rsid w:val="004C0741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66">
    <w:name w:val="xl166"/>
    <w:basedOn w:val="Normal"/>
    <w:uiPriority w:val="99"/>
    <w:rsid w:val="004C0741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23">
    <w:name w:val="xl123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80">
    <w:name w:val="xl180"/>
    <w:basedOn w:val="Normal"/>
    <w:uiPriority w:val="99"/>
    <w:rsid w:val="004C0741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39">
    <w:name w:val="xl139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font6">
    <w:name w:val="font6"/>
    <w:basedOn w:val="Normal"/>
    <w:uiPriority w:val="99"/>
    <w:rsid w:val="004C0741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3366"/>
      <w:kern w:val="0"/>
      <w:sz w:val="22"/>
      <w:szCs w:val="22"/>
    </w:rPr>
  </w:style>
  <w:style w:type="paragraph" w:customStyle="1" w:styleId="xl185">
    <w:name w:val="xl185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43">
    <w:name w:val="xl143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60">
    <w:name w:val="xl160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88">
    <w:name w:val="xl188"/>
    <w:basedOn w:val="Normal"/>
    <w:uiPriority w:val="99"/>
    <w:rsid w:val="004C074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45">
    <w:name w:val="xl145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font1">
    <w:name w:val="font1"/>
    <w:basedOn w:val="Normal"/>
    <w:uiPriority w:val="99"/>
    <w:rsid w:val="004C0741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124">
    <w:name w:val="xl124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90">
    <w:name w:val="xl190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51">
    <w:name w:val="xl151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08">
    <w:name w:val="xl108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91">
    <w:name w:val="xl191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95">
    <w:name w:val="xl195"/>
    <w:basedOn w:val="Normal"/>
    <w:uiPriority w:val="99"/>
    <w:rsid w:val="004C074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82">
    <w:name w:val="xl82"/>
    <w:basedOn w:val="Normal"/>
    <w:uiPriority w:val="99"/>
    <w:rsid w:val="004C0741"/>
    <w:pPr>
      <w:widowControl/>
      <w:pBdr>
        <w:top w:val="single" w:sz="12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92">
    <w:name w:val="xl192"/>
    <w:basedOn w:val="Normal"/>
    <w:uiPriority w:val="99"/>
    <w:rsid w:val="004C074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52">
    <w:name w:val="xl152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22">
    <w:name w:val="xl122"/>
    <w:basedOn w:val="Normal"/>
    <w:uiPriority w:val="99"/>
    <w:rsid w:val="004C0741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93">
    <w:name w:val="xl193"/>
    <w:basedOn w:val="Normal"/>
    <w:uiPriority w:val="99"/>
    <w:rsid w:val="004C074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96">
    <w:name w:val="xl196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32">
    <w:name w:val="xl132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94">
    <w:name w:val="xl194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53">
    <w:name w:val="xl153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8"/>
      <w:szCs w:val="28"/>
    </w:rPr>
  </w:style>
  <w:style w:type="paragraph" w:customStyle="1" w:styleId="xl120">
    <w:name w:val="xl120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204">
    <w:name w:val="xl204"/>
    <w:basedOn w:val="Normal"/>
    <w:uiPriority w:val="99"/>
    <w:rsid w:val="004C074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54">
    <w:name w:val="xl154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8"/>
      <w:szCs w:val="28"/>
    </w:rPr>
  </w:style>
  <w:style w:type="paragraph" w:customStyle="1" w:styleId="xl116">
    <w:name w:val="xl116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55">
    <w:name w:val="xl155"/>
    <w:basedOn w:val="Normal"/>
    <w:uiPriority w:val="99"/>
    <w:rsid w:val="004C0741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8"/>
      <w:szCs w:val="28"/>
    </w:rPr>
  </w:style>
  <w:style w:type="paragraph" w:customStyle="1" w:styleId="xl78">
    <w:name w:val="xl78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宋体" w:hAnsi="宋体" w:cs="宋体"/>
      <w:kern w:val="0"/>
      <w:sz w:val="28"/>
      <w:szCs w:val="28"/>
    </w:rPr>
  </w:style>
  <w:style w:type="paragraph" w:customStyle="1" w:styleId="xl168">
    <w:name w:val="xl168"/>
    <w:basedOn w:val="Normal"/>
    <w:uiPriority w:val="99"/>
    <w:rsid w:val="004C074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80">
    <w:name w:val="xl80"/>
    <w:basedOn w:val="Normal"/>
    <w:uiPriority w:val="99"/>
    <w:rsid w:val="004C0741"/>
    <w:pPr>
      <w:widowControl/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200">
    <w:name w:val="xl200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62">
    <w:name w:val="xl162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70">
    <w:name w:val="xl170"/>
    <w:basedOn w:val="Normal"/>
    <w:uiPriority w:val="99"/>
    <w:rsid w:val="004C0741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59">
    <w:name w:val="xl159"/>
    <w:basedOn w:val="Normal"/>
    <w:uiPriority w:val="99"/>
    <w:rsid w:val="004C074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202">
    <w:name w:val="xl202"/>
    <w:basedOn w:val="Normal"/>
    <w:uiPriority w:val="99"/>
    <w:rsid w:val="004C074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15">
    <w:name w:val="xl115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71">
    <w:name w:val="xl171"/>
    <w:basedOn w:val="Normal"/>
    <w:uiPriority w:val="99"/>
    <w:rsid w:val="004C0741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97">
    <w:name w:val="xl97"/>
    <w:basedOn w:val="Normal"/>
    <w:uiPriority w:val="99"/>
    <w:rsid w:val="004C074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203">
    <w:name w:val="xl203"/>
    <w:basedOn w:val="Normal"/>
    <w:uiPriority w:val="99"/>
    <w:rsid w:val="004C0741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19">
    <w:name w:val="xl119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72">
    <w:name w:val="xl172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93">
    <w:name w:val="xl93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73">
    <w:name w:val="xl173"/>
    <w:basedOn w:val="Normal"/>
    <w:uiPriority w:val="99"/>
    <w:rsid w:val="004C0741"/>
    <w:pPr>
      <w:widowControl/>
      <w:pBdr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69">
    <w:name w:val="xl69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74">
    <w:name w:val="xl174"/>
    <w:basedOn w:val="Normal"/>
    <w:uiPriority w:val="99"/>
    <w:rsid w:val="004C0741"/>
    <w:pPr>
      <w:widowControl/>
      <w:pBdr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83">
    <w:name w:val="xl83"/>
    <w:basedOn w:val="Normal"/>
    <w:uiPriority w:val="99"/>
    <w:rsid w:val="004C0741"/>
    <w:pPr>
      <w:widowControl/>
      <w:pBdr>
        <w:top w:val="single" w:sz="12" w:space="0" w:color="auto"/>
        <w:left w:val="single" w:sz="12" w:space="0" w:color="auto"/>
        <w:bottom w:val="single" w:sz="4" w:space="0" w:color="auto"/>
        <w:right w:val="single" w:sz="12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75">
    <w:name w:val="xl175"/>
    <w:basedOn w:val="Normal"/>
    <w:uiPriority w:val="99"/>
    <w:rsid w:val="004C0741"/>
    <w:pPr>
      <w:widowControl/>
      <w:pBdr>
        <w:left w:val="single" w:sz="8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27">
    <w:name w:val="xl127"/>
    <w:basedOn w:val="Normal"/>
    <w:uiPriority w:val="99"/>
    <w:rsid w:val="004C074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76">
    <w:name w:val="xl176"/>
    <w:basedOn w:val="Normal"/>
    <w:uiPriority w:val="99"/>
    <w:rsid w:val="004C0741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29">
    <w:name w:val="xl129"/>
    <w:basedOn w:val="Normal"/>
    <w:uiPriority w:val="99"/>
    <w:rsid w:val="004C0741"/>
    <w:pPr>
      <w:widowControl/>
      <w:pBdr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77">
    <w:name w:val="xl177"/>
    <w:basedOn w:val="Normal"/>
    <w:uiPriority w:val="99"/>
    <w:rsid w:val="004C0741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26">
    <w:name w:val="xl126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78">
    <w:name w:val="xl178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37">
    <w:name w:val="xl137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79">
    <w:name w:val="xl179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38">
    <w:name w:val="xl138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right w:val="single" w:sz="12" w:space="0" w:color="auto"/>
      </w:pBdr>
      <w:shd w:val="clear" w:color="auto" w:fill="FFCC00"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81">
    <w:name w:val="xl181"/>
    <w:basedOn w:val="Normal"/>
    <w:uiPriority w:val="99"/>
    <w:rsid w:val="004C0741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98">
    <w:name w:val="xl198"/>
    <w:basedOn w:val="Normal"/>
    <w:uiPriority w:val="99"/>
    <w:rsid w:val="004C074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84">
    <w:name w:val="xl184"/>
    <w:basedOn w:val="Normal"/>
    <w:uiPriority w:val="99"/>
    <w:rsid w:val="004C0741"/>
    <w:pPr>
      <w:widowControl/>
      <w:shd w:val="clear" w:color="auto" w:fill="FFFFFF"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42">
    <w:name w:val="xl142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86">
    <w:name w:val="xl186"/>
    <w:basedOn w:val="Normal"/>
    <w:uiPriority w:val="99"/>
    <w:rsid w:val="004C0741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44">
    <w:name w:val="xl144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187">
    <w:name w:val="xl187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183">
    <w:name w:val="xl183"/>
    <w:basedOn w:val="Normal"/>
    <w:uiPriority w:val="99"/>
    <w:rsid w:val="004C0741"/>
    <w:pPr>
      <w:widowControl/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189">
    <w:name w:val="xl189"/>
    <w:basedOn w:val="Normal"/>
    <w:uiPriority w:val="99"/>
    <w:rsid w:val="004C074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50">
    <w:name w:val="xl150"/>
    <w:basedOn w:val="Normal"/>
    <w:uiPriority w:val="99"/>
    <w:rsid w:val="004C07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8"/>
      <w:szCs w:val="28"/>
    </w:rPr>
  </w:style>
  <w:style w:type="paragraph" w:customStyle="1" w:styleId="ListParagraph1">
    <w:name w:val="List Paragraph1"/>
    <w:basedOn w:val="Normal"/>
    <w:uiPriority w:val="99"/>
    <w:rsid w:val="004C0741"/>
    <w:pPr>
      <w:ind w:firstLineChars="200" w:firstLine="420"/>
    </w:pPr>
  </w:style>
  <w:style w:type="table" w:customStyle="1" w:styleId="1">
    <w:name w:val="浅色底纹1"/>
    <w:uiPriority w:val="99"/>
    <w:rsid w:val="004C0741"/>
    <w:rPr>
      <w:color w:val="000000"/>
      <w:kern w:val="0"/>
      <w:sz w:val="20"/>
      <w:szCs w:val="2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BFB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BFB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15</Pages>
  <Words>608</Words>
  <Characters>3468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大一学年辅导员工作主要节点</dc:title>
  <dc:subject/>
  <dc:creator>Windows 用户</dc:creator>
  <cp:keywords/>
  <dc:description/>
  <cp:lastModifiedBy>Administrator</cp:lastModifiedBy>
  <cp:revision>2</cp:revision>
  <dcterms:created xsi:type="dcterms:W3CDTF">2018-05-14T12:58:00Z</dcterms:created>
  <dcterms:modified xsi:type="dcterms:W3CDTF">2018-05-14T12:58:00Z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